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493" w:rsidRDefault="00881493" w:rsidP="00165227">
      <w:pPr>
        <w:jc w:val="center"/>
        <w:rPr>
          <w:b/>
          <w:sz w:val="32"/>
          <w:szCs w:val="32"/>
        </w:rPr>
      </w:pPr>
      <w:r w:rsidRPr="00165227">
        <w:rPr>
          <w:rFonts w:hint="eastAsia"/>
          <w:b/>
          <w:sz w:val="40"/>
        </w:rPr>
        <w:t>我的中国梦</w:t>
      </w:r>
      <w:r>
        <w:rPr>
          <w:b/>
          <w:sz w:val="32"/>
          <w:szCs w:val="32"/>
        </w:rPr>
        <w:t xml:space="preserve">  </w:t>
      </w:r>
    </w:p>
    <w:p w:rsidR="00881493" w:rsidRPr="00165227" w:rsidRDefault="00881493" w:rsidP="00165227">
      <w:pPr>
        <w:jc w:val="center"/>
        <w:rPr>
          <w:b/>
          <w:sz w:val="40"/>
        </w:rPr>
      </w:pPr>
      <w:r>
        <w:rPr>
          <w:rFonts w:hint="eastAsia"/>
          <w:b/>
          <w:sz w:val="32"/>
          <w:szCs w:val="32"/>
        </w:rPr>
        <w:t>进才中学</w:t>
      </w:r>
      <w:r>
        <w:rPr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高一（</w:t>
      </w:r>
      <w:r>
        <w:rPr>
          <w:b/>
          <w:sz w:val="32"/>
          <w:szCs w:val="32"/>
        </w:rPr>
        <w:t>5</w:t>
      </w:r>
      <w:r>
        <w:rPr>
          <w:rFonts w:hint="eastAsia"/>
          <w:b/>
          <w:sz w:val="32"/>
          <w:szCs w:val="32"/>
        </w:rPr>
        <w:t>）班</w:t>
      </w:r>
      <w:r>
        <w:rPr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黄思仪</w:t>
      </w:r>
    </w:p>
    <w:p w:rsidR="00881493" w:rsidRPr="00165227" w:rsidRDefault="00881493" w:rsidP="00165227">
      <w:pPr>
        <w:ind w:firstLineChars="200" w:firstLine="643"/>
        <w:rPr>
          <w:b/>
          <w:sz w:val="32"/>
          <w:szCs w:val="32"/>
        </w:rPr>
      </w:pPr>
      <w:r w:rsidRPr="00165227">
        <w:rPr>
          <w:rFonts w:hint="eastAsia"/>
          <w:b/>
          <w:sz w:val="32"/>
          <w:szCs w:val="32"/>
        </w:rPr>
        <w:t>最爱海子的一首诗《面朝大海，春暖花开》，曾经的我以此为生活的理想境界，但现在的我明白这其中的过程是多么漫长与艰难。</w:t>
      </w:r>
    </w:p>
    <w:p w:rsidR="00881493" w:rsidRPr="00165227" w:rsidRDefault="00881493" w:rsidP="00165227">
      <w:pPr>
        <w:ind w:firstLineChars="200" w:firstLine="643"/>
        <w:rPr>
          <w:b/>
          <w:sz w:val="32"/>
          <w:szCs w:val="32"/>
        </w:rPr>
      </w:pPr>
      <w:r w:rsidRPr="00165227">
        <w:rPr>
          <w:rFonts w:hint="eastAsia"/>
          <w:b/>
          <w:sz w:val="32"/>
          <w:szCs w:val="32"/>
        </w:rPr>
        <w:t>小时候的我被大人们捧在手心，与同龄的小伙伴悠闲，</w:t>
      </w:r>
      <w:r w:rsidRPr="00165227">
        <w:rPr>
          <w:b/>
          <w:sz w:val="32"/>
          <w:szCs w:val="32"/>
        </w:rPr>
        <w:t xml:space="preserve"> </w:t>
      </w:r>
      <w:r w:rsidRPr="00165227">
        <w:rPr>
          <w:rFonts w:hint="eastAsia"/>
          <w:b/>
          <w:sz w:val="32"/>
          <w:szCs w:val="32"/>
        </w:rPr>
        <w:t>愉快地度日。</w:t>
      </w:r>
    </w:p>
    <w:p w:rsidR="00881493" w:rsidRPr="00165227" w:rsidRDefault="00881493" w:rsidP="00165227">
      <w:pPr>
        <w:ind w:firstLineChars="200" w:firstLine="643"/>
        <w:rPr>
          <w:b/>
          <w:sz w:val="32"/>
          <w:szCs w:val="32"/>
        </w:rPr>
      </w:pPr>
      <w:r w:rsidRPr="00165227">
        <w:rPr>
          <w:rFonts w:hint="eastAsia"/>
          <w:b/>
          <w:sz w:val="32"/>
          <w:szCs w:val="32"/>
        </w:rPr>
        <w:t>那时，不谙世事的我，对于生活，无忧无虑，每一天都过得“很好”，那时的生活很简单，简单得很幸福。</w:t>
      </w:r>
    </w:p>
    <w:p w:rsidR="00881493" w:rsidRPr="00165227" w:rsidRDefault="00881493" w:rsidP="00165227">
      <w:pPr>
        <w:ind w:firstLineChars="200" w:firstLine="643"/>
        <w:rPr>
          <w:b/>
          <w:sz w:val="32"/>
          <w:szCs w:val="32"/>
        </w:rPr>
      </w:pPr>
      <w:r w:rsidRPr="00165227">
        <w:rPr>
          <w:rFonts w:hint="eastAsia"/>
          <w:b/>
          <w:sz w:val="32"/>
          <w:szCs w:val="32"/>
        </w:rPr>
        <w:t>现已半成熟的我离开家人，离开家园，在寄宿制的高中</w:t>
      </w:r>
    </w:p>
    <w:p w:rsidR="00881493" w:rsidRPr="00165227" w:rsidRDefault="00881493" w:rsidP="00165227">
      <w:pPr>
        <w:rPr>
          <w:b/>
          <w:sz w:val="32"/>
          <w:szCs w:val="32"/>
        </w:rPr>
      </w:pPr>
      <w:r w:rsidRPr="00165227">
        <w:rPr>
          <w:rFonts w:hint="eastAsia"/>
          <w:b/>
          <w:sz w:val="32"/>
          <w:szCs w:val="32"/>
        </w:rPr>
        <w:t>学习，生活。</w:t>
      </w:r>
    </w:p>
    <w:p w:rsidR="00881493" w:rsidRPr="00165227" w:rsidRDefault="00881493" w:rsidP="00165227">
      <w:pPr>
        <w:ind w:firstLine="660"/>
        <w:rPr>
          <w:b/>
          <w:sz w:val="32"/>
          <w:szCs w:val="32"/>
        </w:rPr>
      </w:pPr>
      <w:r w:rsidRPr="00165227">
        <w:rPr>
          <w:rFonts w:hint="eastAsia"/>
          <w:b/>
          <w:sz w:val="32"/>
          <w:szCs w:val="32"/>
        </w:rPr>
        <w:t>而无忧，顺遂的生活因一个岛屿</w:t>
      </w:r>
      <w:r w:rsidRPr="00165227">
        <w:rPr>
          <w:b/>
          <w:sz w:val="32"/>
          <w:szCs w:val="32"/>
        </w:rPr>
        <w:t>——</w:t>
      </w:r>
      <w:r w:rsidRPr="00165227">
        <w:rPr>
          <w:rFonts w:hint="eastAsia"/>
          <w:b/>
          <w:sz w:val="32"/>
          <w:szCs w:val="32"/>
        </w:rPr>
        <w:t>钓鱼岛变得不复平静。</w:t>
      </w:r>
    </w:p>
    <w:p w:rsidR="00881493" w:rsidRPr="00165227" w:rsidRDefault="00881493" w:rsidP="00165227">
      <w:pPr>
        <w:ind w:firstLine="660"/>
        <w:rPr>
          <w:b/>
          <w:sz w:val="32"/>
          <w:szCs w:val="32"/>
        </w:rPr>
      </w:pPr>
      <w:r w:rsidRPr="00165227">
        <w:rPr>
          <w:rFonts w:hint="eastAsia"/>
          <w:b/>
          <w:sz w:val="32"/>
          <w:szCs w:val="32"/>
        </w:rPr>
        <w:t>每日看新闻的我们总能听到有关于钓鱼岛争端的最新资讯，当看到其他地区对此而产生针对于日本的一系列冲突，举措，这使安坐在教室的我们感到震惊，惊讶于他们的极端行为，同时，有人也认为这是愚蠢的</w:t>
      </w:r>
      <w:r w:rsidRPr="00165227">
        <w:rPr>
          <w:b/>
          <w:sz w:val="32"/>
          <w:szCs w:val="32"/>
        </w:rPr>
        <w:t>——</w:t>
      </w:r>
      <w:r w:rsidRPr="00165227">
        <w:rPr>
          <w:rFonts w:hint="eastAsia"/>
          <w:b/>
          <w:sz w:val="32"/>
          <w:szCs w:val="32"/>
        </w:rPr>
        <w:t>损人不利己。这些行为不会对钓鱼岛事件有任何推进作用，且使国内不复安宁。无法按内，攘外！</w:t>
      </w:r>
    </w:p>
    <w:p w:rsidR="00881493" w:rsidRPr="00165227" w:rsidRDefault="00881493" w:rsidP="00165227">
      <w:pPr>
        <w:ind w:firstLine="660"/>
        <w:rPr>
          <w:b/>
          <w:sz w:val="32"/>
          <w:szCs w:val="32"/>
        </w:rPr>
      </w:pPr>
      <w:r w:rsidRPr="00165227">
        <w:rPr>
          <w:rFonts w:hint="eastAsia"/>
          <w:b/>
          <w:sz w:val="32"/>
          <w:szCs w:val="32"/>
        </w:rPr>
        <w:t>此风波逐渐平静，人们逐渐安静，但这并不代表这场争端已和平解决，相反的，这争端的影响正逐步扩大。</w:t>
      </w:r>
    </w:p>
    <w:p w:rsidR="00881493" w:rsidRPr="00165227" w:rsidRDefault="00881493" w:rsidP="00165227">
      <w:pPr>
        <w:ind w:firstLine="660"/>
        <w:rPr>
          <w:b/>
          <w:sz w:val="32"/>
          <w:szCs w:val="32"/>
        </w:rPr>
      </w:pPr>
      <w:r w:rsidRPr="00165227">
        <w:rPr>
          <w:rFonts w:hint="eastAsia"/>
          <w:b/>
          <w:sz w:val="32"/>
          <w:szCs w:val="32"/>
        </w:rPr>
        <w:t>生活的平静使我开始反思：如此侵害我国利益的事件，我们，身为中国人的我们，没有抗议，没有反抗呢？</w:t>
      </w:r>
    </w:p>
    <w:p w:rsidR="00881493" w:rsidRPr="00165227" w:rsidRDefault="00881493" w:rsidP="00165227">
      <w:pPr>
        <w:ind w:firstLine="660"/>
        <w:rPr>
          <w:b/>
          <w:sz w:val="32"/>
          <w:szCs w:val="32"/>
        </w:rPr>
      </w:pPr>
      <w:r w:rsidRPr="00165227">
        <w:rPr>
          <w:rFonts w:hint="eastAsia"/>
          <w:b/>
          <w:sz w:val="32"/>
          <w:szCs w:val="32"/>
        </w:rPr>
        <w:t>诚然，我们的力量是不够强大，但我们力所能及的事有很多。</w:t>
      </w:r>
    </w:p>
    <w:p w:rsidR="00881493" w:rsidRDefault="00881493" w:rsidP="00165227">
      <w:pPr>
        <w:ind w:firstLine="660"/>
        <w:rPr>
          <w:b/>
          <w:sz w:val="32"/>
          <w:szCs w:val="32"/>
        </w:rPr>
      </w:pPr>
      <w:r w:rsidRPr="00165227">
        <w:rPr>
          <w:rFonts w:hint="eastAsia"/>
          <w:b/>
          <w:sz w:val="32"/>
          <w:szCs w:val="32"/>
        </w:rPr>
        <w:t>我特意</w:t>
      </w:r>
      <w:r>
        <w:rPr>
          <w:rFonts w:hint="eastAsia"/>
          <w:b/>
          <w:sz w:val="32"/>
          <w:szCs w:val="32"/>
        </w:rPr>
        <w:t>百度了一下日本的品牌，结果令人震惊。电子产品，生活用品，交通用车等许多品牌皆是我们耳熟能详的，它们同日本动漫一样无形却有力的侵略进了我们的生活。</w:t>
      </w:r>
    </w:p>
    <w:p w:rsidR="00881493" w:rsidRDefault="00881493" w:rsidP="00165227">
      <w:pPr>
        <w:ind w:firstLine="66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在惊异于日本品牌的侵略性时，也在感叹国内的科技与品牌的“懦弱”。市场的短缺使得我们选择的局限。</w:t>
      </w:r>
    </w:p>
    <w:p w:rsidR="00881493" w:rsidRDefault="00881493" w:rsidP="00165227">
      <w:pPr>
        <w:ind w:firstLine="66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如</w:t>
      </w:r>
      <w:r>
        <w:rPr>
          <w:b/>
          <w:sz w:val="32"/>
          <w:szCs w:val="32"/>
        </w:rPr>
        <w:t>KFC</w:t>
      </w:r>
      <w:r>
        <w:rPr>
          <w:rFonts w:hint="eastAsia"/>
          <w:b/>
          <w:sz w:val="32"/>
          <w:szCs w:val="32"/>
        </w:rPr>
        <w:t>等洋快餐的猖獗，被曝“速成鸡”内幕，众人哗然，但它们的销量仍不会降低太多，这最大的原因便是我们没有选择的余地！</w:t>
      </w:r>
    </w:p>
    <w:p w:rsidR="00881493" w:rsidRDefault="00881493" w:rsidP="00165227">
      <w:pPr>
        <w:ind w:firstLine="66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众所周知，中国在飞速发展，经济不断改善。我们却都用自己辛苦赚来的钱养富了其他国家，甚至某些国家的军事支出大多源于中国，而最讽刺的是他们要用中国的钱来攻打中国！</w:t>
      </w:r>
    </w:p>
    <w:p w:rsidR="00881493" w:rsidRDefault="00881493" w:rsidP="00165227">
      <w:pPr>
        <w:ind w:firstLine="66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虽现如今，外货侵占，国货稀缺，我国的食品，用品不断被曝各种安全隐患，但我们仍要对国货抱有信心并且支持它。只因我们是中国人。</w:t>
      </w:r>
    </w:p>
    <w:p w:rsidR="00881493" w:rsidRDefault="00881493" w:rsidP="00165227">
      <w:pPr>
        <w:ind w:firstLine="66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若每一位国人都为此而改变，那么幸福，梦想中的生活还会遥远吗</w:t>
      </w:r>
      <w:r>
        <w:rPr>
          <w:b/>
          <w:sz w:val="32"/>
          <w:szCs w:val="32"/>
        </w:rPr>
        <w:t>?</w:t>
      </w:r>
    </w:p>
    <w:p w:rsidR="00881493" w:rsidRDefault="00881493" w:rsidP="00165227">
      <w:pPr>
        <w:ind w:firstLine="66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我梦想有一天，在美丽而坚固的房子里，被我们的产品装点着一切。</w:t>
      </w:r>
    </w:p>
    <w:p w:rsidR="00881493" w:rsidRDefault="00881493" w:rsidP="00165227">
      <w:pPr>
        <w:ind w:firstLine="66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我梦想有一天，面对着大海，面对着春风，面对着花儿，用我们的电子产品记录下我们美丽的生活。</w:t>
      </w:r>
    </w:p>
    <w:p w:rsidR="00881493" w:rsidRDefault="00881493" w:rsidP="00165227">
      <w:pPr>
        <w:ind w:firstLine="66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我对于中国有梦想，梦想他更好，更强，那些问题产品不再出现，那些国家歧视不复存在。唯有每个人都强化自身，才会实现我的中国梦，也是大家的梦想。</w:t>
      </w:r>
    </w:p>
    <w:p w:rsidR="00881493" w:rsidRDefault="00881493" w:rsidP="00165227">
      <w:pPr>
        <w:ind w:firstLine="66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愿我们面朝大海，春暖花开，</w:t>
      </w:r>
    </w:p>
    <w:p w:rsidR="00881493" w:rsidRPr="00FE3E3C" w:rsidRDefault="00881493" w:rsidP="00165227">
      <w:pPr>
        <w:ind w:firstLine="66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</w:t>
      </w:r>
    </w:p>
    <w:p w:rsidR="00881493" w:rsidRDefault="00881493">
      <w:pPr>
        <w:rPr>
          <w:b/>
          <w:sz w:val="32"/>
          <w:szCs w:val="32"/>
        </w:rPr>
      </w:pPr>
    </w:p>
    <w:sectPr w:rsidR="00881493" w:rsidSect="005153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493" w:rsidRDefault="00881493" w:rsidP="00FE3E3C">
      <w:r>
        <w:separator/>
      </w:r>
    </w:p>
  </w:endnote>
  <w:endnote w:type="continuationSeparator" w:id="0">
    <w:p w:rsidR="00881493" w:rsidRDefault="00881493" w:rsidP="00FE3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493" w:rsidRDefault="00881493" w:rsidP="00FE3E3C">
      <w:r>
        <w:separator/>
      </w:r>
    </w:p>
  </w:footnote>
  <w:footnote w:type="continuationSeparator" w:id="0">
    <w:p w:rsidR="00881493" w:rsidRDefault="00881493" w:rsidP="00FE3E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5227"/>
    <w:rsid w:val="00165227"/>
    <w:rsid w:val="005153AC"/>
    <w:rsid w:val="005431BC"/>
    <w:rsid w:val="00557E98"/>
    <w:rsid w:val="006E42F9"/>
    <w:rsid w:val="00881493"/>
    <w:rsid w:val="00EB17F1"/>
    <w:rsid w:val="00FE3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3A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E3E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E3E3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E3E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3E3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3</Pages>
  <Words>152</Words>
  <Characters>867</Characters>
  <Application>Microsoft Office Outlook</Application>
  <DocSecurity>0</DocSecurity>
  <Lines>0</Lines>
  <Paragraphs>0</Paragraphs>
  <ScaleCrop>false</ScaleCrop>
  <Company>jincai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zqs</cp:lastModifiedBy>
  <cp:revision>4</cp:revision>
  <dcterms:created xsi:type="dcterms:W3CDTF">2013-03-14T03:35:00Z</dcterms:created>
  <dcterms:modified xsi:type="dcterms:W3CDTF">2013-03-15T07:28:00Z</dcterms:modified>
</cp:coreProperties>
</file>